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4C78E" w14:textId="77777777" w:rsidR="007739F9" w:rsidRDefault="007739F9" w:rsidP="007739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WHYTE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0C5856C6" w14:textId="77777777" w:rsidR="007739F9" w:rsidRDefault="007739F9" w:rsidP="007739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Sandhurst, Kent. Butcher.</w:t>
      </w:r>
    </w:p>
    <w:p w14:paraId="3405A8A5" w14:textId="77777777" w:rsidR="007739F9" w:rsidRDefault="007739F9" w:rsidP="007739F9">
      <w:pPr>
        <w:pStyle w:val="NoSpacing"/>
        <w:rPr>
          <w:rFonts w:cs="Times New Roman"/>
          <w:szCs w:val="24"/>
        </w:rPr>
      </w:pPr>
    </w:p>
    <w:p w14:paraId="58239D0E" w14:textId="77777777" w:rsidR="007739F9" w:rsidRDefault="007739F9" w:rsidP="007739F9">
      <w:pPr>
        <w:pStyle w:val="NoSpacing"/>
        <w:rPr>
          <w:rFonts w:cs="Times New Roman"/>
          <w:szCs w:val="24"/>
        </w:rPr>
      </w:pPr>
    </w:p>
    <w:p w14:paraId="694CF721" w14:textId="77777777" w:rsidR="007739F9" w:rsidRDefault="007739F9" w:rsidP="007739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Richard </w:t>
      </w:r>
      <w:proofErr w:type="spellStart"/>
      <w:r>
        <w:rPr>
          <w:rFonts w:cs="Times New Roman"/>
          <w:szCs w:val="24"/>
        </w:rPr>
        <w:t>Prutte</w:t>
      </w:r>
      <w:proofErr w:type="spellEnd"/>
      <w:r>
        <w:rPr>
          <w:rFonts w:cs="Times New Roman"/>
          <w:szCs w:val="24"/>
        </w:rPr>
        <w:t>, parson of Sandhurst(q.v.), brought a plaint of debt against him.</w:t>
      </w:r>
    </w:p>
    <w:p w14:paraId="48B18D0C" w14:textId="77777777" w:rsidR="007739F9" w:rsidRDefault="007739F9" w:rsidP="007739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5E7CD9F4" w14:textId="77777777" w:rsidR="007739F9" w:rsidRDefault="007739F9" w:rsidP="007739F9">
      <w:pPr>
        <w:pStyle w:val="NoSpacing"/>
        <w:rPr>
          <w:rFonts w:cs="Times New Roman"/>
          <w:szCs w:val="24"/>
        </w:rPr>
      </w:pPr>
    </w:p>
    <w:p w14:paraId="76C24240" w14:textId="77777777" w:rsidR="007739F9" w:rsidRDefault="007739F9" w:rsidP="007739F9">
      <w:pPr>
        <w:pStyle w:val="NoSpacing"/>
        <w:rPr>
          <w:rFonts w:cs="Times New Roman"/>
          <w:szCs w:val="24"/>
        </w:rPr>
      </w:pPr>
    </w:p>
    <w:p w14:paraId="15747E93" w14:textId="77777777" w:rsidR="007739F9" w:rsidRDefault="007739F9" w:rsidP="007739F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March 2023</w:t>
      </w:r>
    </w:p>
    <w:p w14:paraId="312881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3107D" w14:textId="77777777" w:rsidR="007739F9" w:rsidRDefault="007739F9" w:rsidP="009139A6">
      <w:r>
        <w:separator/>
      </w:r>
    </w:p>
  </w:endnote>
  <w:endnote w:type="continuationSeparator" w:id="0">
    <w:p w14:paraId="72AE9315" w14:textId="77777777" w:rsidR="007739F9" w:rsidRDefault="007739F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06DC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226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6B2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FD768" w14:textId="77777777" w:rsidR="007739F9" w:rsidRDefault="007739F9" w:rsidP="009139A6">
      <w:r>
        <w:separator/>
      </w:r>
    </w:p>
  </w:footnote>
  <w:footnote w:type="continuationSeparator" w:id="0">
    <w:p w14:paraId="236759A7" w14:textId="77777777" w:rsidR="007739F9" w:rsidRDefault="007739F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2BC4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796A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765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9F9"/>
    <w:rsid w:val="000666E0"/>
    <w:rsid w:val="002510B7"/>
    <w:rsid w:val="005C130B"/>
    <w:rsid w:val="007739F9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CA143"/>
  <w15:chartTrackingRefBased/>
  <w15:docId w15:val="{4DB0B86D-9DA5-4DA1-A413-7E7E001D1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739F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2023-05-19T18:18:00Z</dcterms:created>
  <dcterms:modified xsi:type="dcterms:W3CDTF">2023-05-19T18:19:00Z</dcterms:modified>
</cp:coreProperties>
</file>